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9C" w:rsidRDefault="0091469C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1469C" w:rsidRDefault="0091469C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91469C" w:rsidRDefault="0091469C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91469C" w:rsidRDefault="0091469C" w:rsidP="001242B6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91469C">
        <w:tc>
          <w:tcPr>
            <w:tcW w:w="1384" w:type="dxa"/>
            <w:vMerge w:val="restart"/>
            <w:vAlign w:val="center"/>
          </w:tcPr>
          <w:p w:rsidR="0091469C" w:rsidRDefault="0091469C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91469C" w:rsidRDefault="0091469C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91469C" w:rsidRDefault="0091469C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91469C" w:rsidRDefault="0091469C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91469C" w:rsidRDefault="0091469C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91469C" w:rsidRDefault="0091469C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91469C" w:rsidRDefault="0091469C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91469C" w:rsidRDefault="0091469C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91469C" w:rsidRDefault="0091469C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1469C">
        <w:tc>
          <w:tcPr>
            <w:tcW w:w="1384" w:type="dxa"/>
            <w:vMerge/>
            <w:vAlign w:val="center"/>
          </w:tcPr>
          <w:p w:rsidR="0091469C" w:rsidRDefault="0091469C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91469C" w:rsidRDefault="0091469C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91469C" w:rsidRPr="002E31B4" w:rsidRDefault="0091469C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91469C" w:rsidRPr="002E31B4" w:rsidRDefault="0091469C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91469C" w:rsidRPr="002E31B4" w:rsidRDefault="0091469C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91469C" w:rsidRPr="002E31B4" w:rsidRDefault="0091469C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91469C" w:rsidRPr="002E31B4" w:rsidRDefault="0091469C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91469C" w:rsidRPr="002E31B4" w:rsidRDefault="0091469C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91469C" w:rsidRPr="002E31B4" w:rsidRDefault="0091469C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91469C" w:rsidRDefault="0091469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91469C" w:rsidRDefault="0091469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91469C" w:rsidRDefault="0091469C">
            <w:pPr>
              <w:rPr>
                <w:lang w:eastAsia="en-US"/>
              </w:rPr>
            </w:pPr>
          </w:p>
        </w:tc>
      </w:tr>
      <w:tr w:rsidR="0091469C">
        <w:trPr>
          <w:trHeight w:val="1682"/>
        </w:trPr>
        <w:tc>
          <w:tcPr>
            <w:tcW w:w="1384" w:type="dxa"/>
          </w:tcPr>
          <w:p w:rsidR="0091469C" w:rsidRPr="002E31B4" w:rsidRDefault="0091469C">
            <w:pPr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Кущ Е.Ю.</w:t>
            </w:r>
          </w:p>
        </w:tc>
        <w:tc>
          <w:tcPr>
            <w:tcW w:w="1602" w:type="dxa"/>
          </w:tcPr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Директор МБОУ дод ЦРТДЮ «Радуга» с.Коелга</w:t>
            </w:r>
          </w:p>
        </w:tc>
        <w:tc>
          <w:tcPr>
            <w:tcW w:w="1079" w:type="dxa"/>
          </w:tcPr>
          <w:p w:rsidR="0091469C" w:rsidRDefault="0091469C">
            <w:pPr>
              <w:rPr>
                <w:lang w:eastAsia="en-US"/>
              </w:rPr>
            </w:pPr>
          </w:p>
          <w:p w:rsidR="0091469C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Квар</w:t>
            </w:r>
          </w:p>
          <w:p w:rsidR="0091469C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91469C" w:rsidRPr="002E31B4" w:rsidRDefault="0091469C">
            <w:pPr>
              <w:rPr>
                <w:color w:val="333333"/>
                <w:lang w:eastAsia="en-US"/>
              </w:rPr>
            </w:pPr>
          </w:p>
          <w:p w:rsidR="0091469C" w:rsidRPr="002E31B4" w:rsidRDefault="0091469C" w:rsidP="00DC411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91469C" w:rsidRPr="002E31B4" w:rsidRDefault="0091469C" w:rsidP="001242B6">
            <w:pPr>
              <w:rPr>
                <w:color w:val="333333"/>
                <w:lang w:eastAsia="en-US"/>
              </w:rPr>
            </w:pPr>
          </w:p>
          <w:p w:rsidR="0091469C" w:rsidRPr="002E31B4" w:rsidRDefault="0091469C" w:rsidP="001242B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30,3</w:t>
            </w:r>
          </w:p>
        </w:tc>
        <w:tc>
          <w:tcPr>
            <w:tcW w:w="971" w:type="dxa"/>
          </w:tcPr>
          <w:p w:rsidR="0091469C" w:rsidRDefault="0091469C" w:rsidP="002E31B4">
            <w:pPr>
              <w:jc w:val="center"/>
              <w:rPr>
                <w:color w:val="333333"/>
                <w:lang w:eastAsia="en-US"/>
              </w:rPr>
            </w:pPr>
          </w:p>
          <w:p w:rsidR="0091469C" w:rsidRPr="002E31B4" w:rsidRDefault="0091469C" w:rsidP="006E0F4D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</w:p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</w:p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91469C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91469C" w:rsidRDefault="0091469C">
            <w:pPr>
              <w:rPr>
                <w:lang w:eastAsia="en-US"/>
              </w:rPr>
            </w:pPr>
          </w:p>
          <w:p w:rsidR="0091469C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72</w:t>
            </w:r>
          </w:p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</w:p>
          <w:p w:rsidR="0091469C" w:rsidRDefault="0091469C" w:rsidP="002E31B4">
            <w:pPr>
              <w:jc w:val="center"/>
              <w:rPr>
                <w:color w:val="333333"/>
                <w:lang w:eastAsia="en-US"/>
              </w:rPr>
            </w:pPr>
          </w:p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400</w:t>
            </w:r>
          </w:p>
        </w:tc>
        <w:tc>
          <w:tcPr>
            <w:tcW w:w="1080" w:type="dxa"/>
          </w:tcPr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</w:p>
          <w:p w:rsidR="0091469C" w:rsidRDefault="0091469C" w:rsidP="002E31B4">
            <w:pPr>
              <w:jc w:val="center"/>
              <w:rPr>
                <w:color w:val="333333"/>
                <w:lang w:eastAsia="en-US"/>
              </w:rPr>
            </w:pPr>
          </w:p>
          <w:p w:rsidR="0091469C" w:rsidRPr="002E31B4" w:rsidRDefault="0091469C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91469C" w:rsidRPr="001242B6" w:rsidRDefault="0091469C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91469C" w:rsidRPr="002E31B4" w:rsidRDefault="0091469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1298948,85</w:t>
            </w:r>
          </w:p>
        </w:tc>
        <w:tc>
          <w:tcPr>
            <w:tcW w:w="1740" w:type="dxa"/>
          </w:tcPr>
          <w:p w:rsidR="0091469C" w:rsidRPr="002E31B4" w:rsidRDefault="0091469C">
            <w:pPr>
              <w:rPr>
                <w:color w:val="333333"/>
                <w:lang w:val="en-US" w:eastAsia="en-US"/>
              </w:rPr>
            </w:pPr>
          </w:p>
        </w:tc>
      </w:tr>
      <w:tr w:rsidR="0091469C">
        <w:trPr>
          <w:trHeight w:val="839"/>
        </w:trPr>
        <w:tc>
          <w:tcPr>
            <w:tcW w:w="1384" w:type="dxa"/>
          </w:tcPr>
          <w:p w:rsidR="0091469C" w:rsidRPr="001242B6" w:rsidRDefault="0091469C">
            <w:pPr>
              <w:rPr>
                <w:lang w:eastAsia="en-US"/>
              </w:rPr>
            </w:pPr>
            <w:r w:rsidRPr="001242B6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91469C" w:rsidRPr="002E31B4" w:rsidRDefault="0091469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91469C" w:rsidRDefault="0091469C" w:rsidP="00DC4114">
            <w:pPr>
              <w:rPr>
                <w:lang w:eastAsia="en-US"/>
              </w:rPr>
            </w:pPr>
            <w:r>
              <w:rPr>
                <w:lang w:eastAsia="en-US"/>
              </w:rPr>
              <w:t>Квар</w:t>
            </w:r>
          </w:p>
          <w:p w:rsidR="0091469C" w:rsidRPr="002E31B4" w:rsidRDefault="0091469C" w:rsidP="00DC4114">
            <w:pPr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91469C" w:rsidRPr="002E31B4" w:rsidRDefault="0091469C">
            <w:pPr>
              <w:rPr>
                <w:color w:val="800000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91469C" w:rsidRPr="002E31B4" w:rsidRDefault="0091469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30,3</w:t>
            </w:r>
          </w:p>
        </w:tc>
        <w:tc>
          <w:tcPr>
            <w:tcW w:w="971" w:type="dxa"/>
          </w:tcPr>
          <w:p w:rsidR="0091469C" w:rsidRPr="002E31B4" w:rsidRDefault="0091469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Россия </w:t>
            </w:r>
          </w:p>
        </w:tc>
        <w:tc>
          <w:tcPr>
            <w:tcW w:w="1189" w:type="dxa"/>
          </w:tcPr>
          <w:p w:rsidR="0091469C" w:rsidRDefault="0091469C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1)Жи</w:t>
            </w:r>
          </w:p>
          <w:p w:rsidR="0091469C" w:rsidRDefault="0091469C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лой дом</w:t>
            </w:r>
          </w:p>
          <w:p w:rsidR="0091469C" w:rsidRDefault="0091469C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91469C" w:rsidRPr="00E554FE" w:rsidRDefault="0091469C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91469C" w:rsidRDefault="0091469C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</w:p>
          <w:p w:rsidR="0091469C" w:rsidRDefault="0091469C">
            <w:pPr>
              <w:rPr>
                <w:lang w:eastAsia="en-US"/>
              </w:rPr>
            </w:pPr>
          </w:p>
          <w:p w:rsidR="0091469C" w:rsidRPr="00E554FE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080" w:type="dxa"/>
          </w:tcPr>
          <w:p w:rsidR="0091469C" w:rsidRDefault="0091469C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91469C" w:rsidRDefault="0091469C">
            <w:pPr>
              <w:rPr>
                <w:lang w:eastAsia="en-US"/>
              </w:rPr>
            </w:pPr>
          </w:p>
          <w:p w:rsidR="0091469C" w:rsidRPr="00E554FE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91469C" w:rsidRPr="00E554FE" w:rsidRDefault="0091469C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Автомобиль легковой</w:t>
            </w:r>
            <w:r>
              <w:rPr>
                <w:lang w:eastAsia="en-US"/>
              </w:rPr>
              <w:t>:</w:t>
            </w:r>
          </w:p>
          <w:p w:rsidR="0091469C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Pr="00E554FE">
              <w:rPr>
                <w:lang w:eastAsia="en-US"/>
              </w:rPr>
              <w:t>ВАЗ 21124</w:t>
            </w:r>
          </w:p>
          <w:p w:rsidR="0091469C" w:rsidRPr="00E554FE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2.ВАЗ 217220</w:t>
            </w:r>
          </w:p>
          <w:p w:rsidR="0091469C" w:rsidRPr="00E554FE" w:rsidRDefault="0091469C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91469C" w:rsidRPr="00E554FE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459681,90</w:t>
            </w:r>
          </w:p>
        </w:tc>
        <w:tc>
          <w:tcPr>
            <w:tcW w:w="1740" w:type="dxa"/>
          </w:tcPr>
          <w:p w:rsidR="0091469C" w:rsidRPr="002E31B4" w:rsidRDefault="0091469C">
            <w:pPr>
              <w:rPr>
                <w:color w:val="800000"/>
                <w:lang w:eastAsia="en-US"/>
              </w:rPr>
            </w:pPr>
          </w:p>
        </w:tc>
      </w:tr>
      <w:tr w:rsidR="0091469C">
        <w:tc>
          <w:tcPr>
            <w:tcW w:w="1384" w:type="dxa"/>
          </w:tcPr>
          <w:p w:rsidR="0091469C" w:rsidRPr="00E554FE" w:rsidRDefault="0091469C">
            <w:pPr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Pr="00E554FE">
              <w:rPr>
                <w:lang w:eastAsia="en-US"/>
              </w:rPr>
              <w:t>очь</w:t>
            </w:r>
          </w:p>
        </w:tc>
        <w:tc>
          <w:tcPr>
            <w:tcW w:w="1602" w:type="dxa"/>
          </w:tcPr>
          <w:p w:rsidR="0091469C" w:rsidRPr="002E31B4" w:rsidRDefault="0091469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91469C" w:rsidRPr="002E31B4" w:rsidRDefault="0091469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91469C" w:rsidRPr="002E31B4" w:rsidRDefault="0091469C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1469C" w:rsidRPr="002E31B4" w:rsidRDefault="0091469C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91469C" w:rsidRPr="002E31B4" w:rsidRDefault="0091469C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91469C" w:rsidRDefault="0091469C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1)Жи</w:t>
            </w:r>
          </w:p>
          <w:p w:rsidR="0091469C" w:rsidRDefault="0091469C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лой дом</w:t>
            </w:r>
          </w:p>
          <w:p w:rsidR="0091469C" w:rsidRDefault="0091469C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91469C" w:rsidRPr="00E554FE" w:rsidRDefault="0091469C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91469C" w:rsidRDefault="0091469C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</w:p>
          <w:p w:rsidR="0091469C" w:rsidRDefault="0091469C" w:rsidP="001423F7">
            <w:pPr>
              <w:rPr>
                <w:lang w:eastAsia="en-US"/>
              </w:rPr>
            </w:pPr>
          </w:p>
          <w:p w:rsidR="0091469C" w:rsidRPr="00E554FE" w:rsidRDefault="0091469C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080" w:type="dxa"/>
          </w:tcPr>
          <w:p w:rsidR="0091469C" w:rsidRDefault="0091469C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91469C" w:rsidRDefault="0091469C" w:rsidP="001423F7">
            <w:pPr>
              <w:rPr>
                <w:lang w:eastAsia="en-US"/>
              </w:rPr>
            </w:pPr>
          </w:p>
          <w:p w:rsidR="0091469C" w:rsidRPr="00E554FE" w:rsidRDefault="0091469C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91469C" w:rsidRPr="002E31B4" w:rsidRDefault="0091469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91469C" w:rsidRPr="002E31B4" w:rsidRDefault="0091469C">
            <w:pPr>
              <w:rPr>
                <w:color w:val="800000"/>
                <w:lang w:eastAsia="en-US"/>
              </w:rPr>
            </w:pPr>
            <w:r w:rsidRPr="002E31B4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91469C" w:rsidRPr="002E31B4" w:rsidRDefault="0091469C">
            <w:pPr>
              <w:rPr>
                <w:color w:val="800000"/>
                <w:lang w:eastAsia="en-US"/>
              </w:rPr>
            </w:pPr>
          </w:p>
        </w:tc>
      </w:tr>
    </w:tbl>
    <w:p w:rsidR="0091469C" w:rsidRDefault="0091469C" w:rsidP="001242B6">
      <w:pPr>
        <w:rPr>
          <w:color w:val="800000"/>
        </w:rPr>
      </w:pPr>
    </w:p>
    <w:p w:rsidR="0091469C" w:rsidRDefault="0091469C" w:rsidP="001242B6"/>
    <w:sectPr w:rsidR="0091469C" w:rsidSect="001242B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2B6"/>
    <w:rsid w:val="000046AD"/>
    <w:rsid w:val="000519E8"/>
    <w:rsid w:val="001242B6"/>
    <w:rsid w:val="001423F7"/>
    <w:rsid w:val="002C12D2"/>
    <w:rsid w:val="002E31B4"/>
    <w:rsid w:val="00304FA1"/>
    <w:rsid w:val="00430653"/>
    <w:rsid w:val="00584A38"/>
    <w:rsid w:val="00586B62"/>
    <w:rsid w:val="005A548F"/>
    <w:rsid w:val="006A3DF9"/>
    <w:rsid w:val="006A7E00"/>
    <w:rsid w:val="006E0F4D"/>
    <w:rsid w:val="00722F43"/>
    <w:rsid w:val="007B43BE"/>
    <w:rsid w:val="0090059C"/>
    <w:rsid w:val="0091469C"/>
    <w:rsid w:val="009F191C"/>
    <w:rsid w:val="009F4F77"/>
    <w:rsid w:val="00A7431F"/>
    <w:rsid w:val="00C6791C"/>
    <w:rsid w:val="00CA60E9"/>
    <w:rsid w:val="00D33757"/>
    <w:rsid w:val="00DB6C06"/>
    <w:rsid w:val="00DC4114"/>
    <w:rsid w:val="00E554FE"/>
    <w:rsid w:val="00F1629A"/>
    <w:rsid w:val="00F92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2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42B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554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0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155</Words>
  <Characters>889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2014-05-08T08:21:00Z</dcterms:created>
  <dcterms:modified xsi:type="dcterms:W3CDTF">2017-05-05T08:57:00Z</dcterms:modified>
</cp:coreProperties>
</file>